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6BC" w:rsidRPr="00DB6B63" w:rsidRDefault="00CF16BC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251658240;visibility:visible">
            <v:imagedata r:id="rId7" o:title="" gain="69719f"/>
            <w10:wrap type="square"/>
          </v:shape>
        </w:pict>
      </w: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6BC" w:rsidRPr="00D733A7" w:rsidRDefault="00CF16B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9264" o:connectortype="straight"/>
        </w:pict>
      </w: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CF16BC" w:rsidRPr="00D733A7" w:rsidRDefault="00CF16B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CF16BC" w:rsidRPr="00D733A7" w:rsidRDefault="00CF16BC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CF16BC" w:rsidRPr="008830F4" w:rsidRDefault="00CF16BC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F16BC" w:rsidRPr="00D733A7" w:rsidRDefault="00CF16BC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CF16BC" w:rsidRPr="00A736B2" w:rsidRDefault="00CF16BC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CF16BC" w:rsidRPr="0091071D" w:rsidRDefault="00CF16BC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235</w:t>
      </w:r>
    </w:p>
    <w:p w:rsidR="00CF16BC" w:rsidRPr="0091071D" w:rsidRDefault="00CF16BC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 xml:space="preserve"> 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CF16BC" w:rsidRDefault="00CF16BC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F16BC" w:rsidRPr="004E0FD6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4969/21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.09.2021г.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191/05.08.20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Долна Бела Речка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22019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CF16BC" w:rsidRDefault="00CF16BC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CF16BC" w:rsidRPr="00380184" w:rsidRDefault="00CF16BC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CF16BC" w:rsidRPr="00380184" w:rsidRDefault="00CF16BC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15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/31.08.20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Долна Бела Речка,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22019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CF16BC" w:rsidRPr="009B4FA8" w:rsidRDefault="00CF16BC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2021/2022г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CF16BC" w:rsidRPr="0002000E" w:rsidRDefault="00CF16BC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Долта Бела Речка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CF16BC" w:rsidRPr="0095208B" w:rsidRDefault="00CF16BC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CF16BC" w:rsidRPr="0002000E" w:rsidRDefault="00CF16BC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CF16BC" w:rsidRPr="00A736B2" w:rsidRDefault="00CF16B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CF16BC" w:rsidRPr="00A736B2" w:rsidRDefault="00CF16B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CF16BC" w:rsidRPr="00A736B2" w:rsidRDefault="00CF16B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CF16BC" w:rsidRPr="00A736B2" w:rsidRDefault="00CF16BC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CF16BC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CF16BC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Долна Бела Речка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CF16BC" w:rsidRPr="00A736B2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CF16BC" w:rsidRPr="00D733A7" w:rsidRDefault="00CF16BC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CF16BC" w:rsidRPr="00A736B2" w:rsidRDefault="00CF16BC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CF16BC" w:rsidRDefault="00CF16BC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CF16BC" w:rsidRDefault="00CF16BC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F16BC" w:rsidRPr="0095208B" w:rsidRDefault="00CF16BC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СС/</w:t>
      </w:r>
      <w:r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Pr="00DB6B63">
        <w:rPr>
          <w:rFonts w:ascii="Times New Roman" w:hAnsi="Times New Roman"/>
          <w:sz w:val="24"/>
          <w:szCs w:val="24"/>
          <w:lang w:val="ru-RU"/>
        </w:rPr>
        <w:tab/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CF16BC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6BC" w:rsidRDefault="00CF16BC">
      <w:r>
        <w:separator/>
      </w:r>
    </w:p>
  </w:endnote>
  <w:endnote w:type="continuationSeparator" w:id="0">
    <w:p w:rsidR="00CF16BC" w:rsidRDefault="00CF1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BC" w:rsidRDefault="00CF16BC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CF16BC" w:rsidRPr="002426C1" w:rsidRDefault="00CF16BC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BC" w:rsidRDefault="00CF16B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F16BC" w:rsidRDefault="00CF16B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F16BC" w:rsidRPr="00627A1B" w:rsidRDefault="00CF16B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CF16BC" w:rsidRPr="001F600F" w:rsidRDefault="00CF16B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6BC" w:rsidRDefault="00CF16BC">
      <w:r>
        <w:separator/>
      </w:r>
    </w:p>
  </w:footnote>
  <w:footnote w:type="continuationSeparator" w:id="0">
    <w:p w:rsidR="00CF16BC" w:rsidRDefault="00CF16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BC" w:rsidRPr="005B69F7" w:rsidRDefault="00CF16BC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51657728;visibility:visible">
          <v:imagedata r:id="rId1" o:title=""/>
          <w10:wrap type="square"/>
        </v:shape>
      </w:pict>
    </w:r>
  </w:p>
  <w:p w:rsidR="00CF16BC" w:rsidRPr="005B69F7" w:rsidRDefault="00CF16B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F16BC" w:rsidRDefault="00CF16B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CF16BC" w:rsidRPr="00C46212" w:rsidRDefault="00CF16BC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5746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44C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1137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1CDE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5971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592C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144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7B7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410C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2EB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2910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6BC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1ACF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47FC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">
    <w:name w:val="title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0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0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02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2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2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215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02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21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1</Pages>
  <Words>495</Words>
  <Characters>2825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ODZ5</cp:lastModifiedBy>
  <cp:revision>6</cp:revision>
  <cp:lastPrinted>2021-09-16T08:14:00Z</cp:lastPrinted>
  <dcterms:created xsi:type="dcterms:W3CDTF">2021-09-30T11:43:00Z</dcterms:created>
  <dcterms:modified xsi:type="dcterms:W3CDTF">2021-10-05T09:54:00Z</dcterms:modified>
</cp:coreProperties>
</file>